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C2906" w14:textId="4CB489B6" w:rsidR="006B2F86" w:rsidRDefault="00351E27" w:rsidP="00E71FC3">
      <w:pPr>
        <w:pStyle w:val="NoSpacing"/>
      </w:pPr>
      <w:r>
        <w:rPr>
          <w:u w:val="single"/>
        </w:rPr>
        <w:t>Edmund LEFSAY</w:t>
      </w:r>
      <w:r>
        <w:t xml:space="preserve">      (d.1467-8)</w:t>
      </w:r>
    </w:p>
    <w:p w14:paraId="4513F823" w14:textId="198A62C4" w:rsidR="00351E27" w:rsidRDefault="00351E27" w:rsidP="00E71FC3">
      <w:pPr>
        <w:pStyle w:val="NoSpacing"/>
      </w:pPr>
      <w:r>
        <w:t xml:space="preserve">of </w:t>
      </w:r>
      <w:proofErr w:type="spellStart"/>
      <w:r>
        <w:t>Almholme</w:t>
      </w:r>
      <w:proofErr w:type="spellEnd"/>
      <w:r>
        <w:t>, West Riding of Yorkshire.</w:t>
      </w:r>
    </w:p>
    <w:p w14:paraId="6CFBBF8F" w14:textId="10F0C04C" w:rsidR="00351E27" w:rsidRDefault="00351E27" w:rsidP="00E71FC3">
      <w:pPr>
        <w:pStyle w:val="NoSpacing"/>
      </w:pPr>
    </w:p>
    <w:p w14:paraId="7F0DD416" w14:textId="508E3DD6" w:rsidR="00351E27" w:rsidRDefault="00351E27" w:rsidP="00E71FC3">
      <w:pPr>
        <w:pStyle w:val="NoSpacing"/>
      </w:pPr>
    </w:p>
    <w:p w14:paraId="7BE71FAB" w14:textId="2C21B5AF" w:rsidR="00351E27" w:rsidRDefault="00351E27" w:rsidP="00E71FC3">
      <w:pPr>
        <w:pStyle w:val="NoSpacing"/>
      </w:pPr>
      <w:r>
        <w:t>22 Aug.1467</w:t>
      </w:r>
      <w:r>
        <w:tab/>
        <w:t>He made his Will.  (W.Y.R. p.105)</w:t>
      </w:r>
    </w:p>
    <w:p w14:paraId="2443C042" w14:textId="42058F91" w:rsidR="00351E27" w:rsidRDefault="00351E27" w:rsidP="00E71FC3">
      <w:pPr>
        <w:pStyle w:val="NoSpacing"/>
      </w:pPr>
      <w:r>
        <w:t xml:space="preserve">  1 Dec.1468</w:t>
      </w:r>
      <w:r>
        <w:tab/>
        <w:t>Probate of his Will.   (ibid.)</w:t>
      </w:r>
    </w:p>
    <w:p w14:paraId="6A618710" w14:textId="3A876567" w:rsidR="00351E27" w:rsidRDefault="00351E27" w:rsidP="00E71FC3">
      <w:pPr>
        <w:pStyle w:val="NoSpacing"/>
      </w:pPr>
    </w:p>
    <w:p w14:paraId="7749EC2B" w14:textId="69F61FF6" w:rsidR="00351E27" w:rsidRDefault="00351E27" w:rsidP="00E71FC3">
      <w:pPr>
        <w:pStyle w:val="NoSpacing"/>
      </w:pPr>
    </w:p>
    <w:p w14:paraId="22350167" w14:textId="5D3F918F" w:rsidR="00351E27" w:rsidRPr="00351E27" w:rsidRDefault="00940BDA" w:rsidP="00E71FC3">
      <w:pPr>
        <w:pStyle w:val="NoSpacing"/>
      </w:pPr>
      <w:r>
        <w:t>1 September 2019</w:t>
      </w:r>
      <w:bookmarkStart w:id="0" w:name="_GoBack"/>
      <w:bookmarkEnd w:id="0"/>
    </w:p>
    <w:sectPr w:rsidR="00351E27" w:rsidRPr="00351E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B14FA" w14:textId="77777777" w:rsidR="00351E27" w:rsidRDefault="00351E27" w:rsidP="00E71FC3">
      <w:pPr>
        <w:spacing w:after="0" w:line="240" w:lineRule="auto"/>
      </w:pPr>
      <w:r>
        <w:separator/>
      </w:r>
    </w:p>
  </w:endnote>
  <w:endnote w:type="continuationSeparator" w:id="0">
    <w:p w14:paraId="0CEF4785" w14:textId="77777777" w:rsidR="00351E27" w:rsidRDefault="00351E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7098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ECCA8" w14:textId="77777777" w:rsidR="00351E27" w:rsidRDefault="00351E27" w:rsidP="00E71FC3">
      <w:pPr>
        <w:spacing w:after="0" w:line="240" w:lineRule="auto"/>
      </w:pPr>
      <w:r>
        <w:separator/>
      </w:r>
    </w:p>
  </w:footnote>
  <w:footnote w:type="continuationSeparator" w:id="0">
    <w:p w14:paraId="1A849EF7" w14:textId="77777777" w:rsidR="00351E27" w:rsidRDefault="00351E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27"/>
    <w:rsid w:val="001A7C09"/>
    <w:rsid w:val="00351E27"/>
    <w:rsid w:val="00577BD5"/>
    <w:rsid w:val="00656CBA"/>
    <w:rsid w:val="006A1F77"/>
    <w:rsid w:val="00733BE7"/>
    <w:rsid w:val="00940BD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CE66E"/>
  <w15:chartTrackingRefBased/>
  <w15:docId w15:val="{A8D4CA84-0AA3-47D7-AE5B-B58212727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15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2019-09-01T15:51:00Z</dcterms:created>
  <dcterms:modified xsi:type="dcterms:W3CDTF">2019-09-01T16:06:00Z</dcterms:modified>
</cp:coreProperties>
</file>